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798" w:rsidRPr="009E3684" w:rsidRDefault="00630798" w:rsidP="00B44C49">
      <w:pPr>
        <w:jc w:val="center"/>
        <w:rPr>
          <w:rFonts w:ascii="Arial" w:hAnsi="Arial" w:cs="Arial"/>
          <w:b/>
          <w:bCs/>
          <w:sz w:val="32"/>
          <w:szCs w:val="32"/>
        </w:rPr>
      </w:pPr>
      <w:r w:rsidRPr="009E3684">
        <w:rPr>
          <w:rFonts w:ascii="Arial" w:hAnsi="Arial" w:cs="Arial"/>
          <w:b/>
          <w:bCs/>
          <w:sz w:val="32"/>
          <w:szCs w:val="32"/>
        </w:rPr>
        <w:t>ΠΑΡΑΡΤΗΜΑ Δ</w:t>
      </w:r>
    </w:p>
    <w:p w:rsidR="00630798" w:rsidRDefault="00630798" w:rsidP="00B44C49">
      <w:pPr>
        <w:jc w:val="both"/>
        <w:rPr>
          <w:rFonts w:ascii="Arial" w:hAnsi="Arial" w:cs="Arial"/>
        </w:rPr>
      </w:pPr>
    </w:p>
    <w:p w:rsidR="00630798" w:rsidRDefault="00630798" w:rsidP="00B44C49">
      <w:pPr>
        <w:jc w:val="center"/>
        <w:rPr>
          <w:rFonts w:ascii="Arial" w:hAnsi="Arial" w:cs="Arial"/>
          <w:b/>
          <w:bCs/>
        </w:rPr>
      </w:pPr>
      <w:r w:rsidRPr="009E3684">
        <w:rPr>
          <w:rFonts w:ascii="Arial" w:hAnsi="Arial" w:cs="Arial"/>
          <w:b/>
          <w:bCs/>
        </w:rPr>
        <w:t>Φορείς και υπηρεσίες που μπορούν να προσφέρουν υποστήριξη στις αντικαπνιστι</w:t>
      </w:r>
      <w:r>
        <w:rPr>
          <w:rFonts w:ascii="Arial" w:hAnsi="Arial" w:cs="Arial"/>
          <w:b/>
          <w:bCs/>
        </w:rPr>
        <w:t>κ</w:t>
      </w:r>
      <w:r w:rsidRPr="009E3684">
        <w:rPr>
          <w:rFonts w:ascii="Arial" w:hAnsi="Arial" w:cs="Arial"/>
          <w:b/>
          <w:bCs/>
        </w:rPr>
        <w:t>ές δράσεις των σχολείων</w:t>
      </w:r>
    </w:p>
    <w:p w:rsidR="00630798" w:rsidRDefault="00630798" w:rsidP="00B44C49">
      <w:pPr>
        <w:jc w:val="center"/>
        <w:rPr>
          <w:rFonts w:ascii="Arial" w:hAnsi="Arial" w:cs="Arial"/>
          <w:b/>
          <w:bCs/>
        </w:rPr>
      </w:pPr>
    </w:p>
    <w:p w:rsidR="00630798" w:rsidRPr="009E3684" w:rsidRDefault="00630798" w:rsidP="00B44C49">
      <w:pPr>
        <w:jc w:val="center"/>
        <w:rPr>
          <w:rFonts w:ascii="Arial" w:hAnsi="Arial" w:cs="Arial"/>
          <w:b/>
          <w:bCs/>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5760"/>
      </w:tblGrid>
      <w:tr w:rsidR="00630798">
        <w:tc>
          <w:tcPr>
            <w:tcW w:w="3528" w:type="dxa"/>
          </w:tcPr>
          <w:p w:rsidR="00630798" w:rsidRPr="00064802" w:rsidRDefault="00630798" w:rsidP="00064802">
            <w:pPr>
              <w:jc w:val="center"/>
              <w:rPr>
                <w:rFonts w:ascii="Arial" w:hAnsi="Arial" w:cs="Arial"/>
                <w:b/>
                <w:bCs/>
                <w:lang w:val="en-US"/>
              </w:rPr>
            </w:pPr>
            <w:r w:rsidRPr="00064802">
              <w:rPr>
                <w:rFonts w:ascii="Arial" w:hAnsi="Arial" w:cs="Arial"/>
                <w:b/>
                <w:bCs/>
              </w:rPr>
              <w:t>ΦΟΡΕΙΣ</w:t>
            </w:r>
          </w:p>
        </w:tc>
        <w:tc>
          <w:tcPr>
            <w:tcW w:w="5760" w:type="dxa"/>
          </w:tcPr>
          <w:p w:rsidR="00630798" w:rsidRPr="00064802" w:rsidRDefault="00630798" w:rsidP="00064802">
            <w:pPr>
              <w:ind w:left="360"/>
              <w:jc w:val="center"/>
              <w:rPr>
                <w:rFonts w:ascii="Arial" w:hAnsi="Arial" w:cs="Arial"/>
                <w:b/>
                <w:bCs/>
              </w:rPr>
            </w:pPr>
            <w:r w:rsidRPr="00064802">
              <w:rPr>
                <w:rFonts w:ascii="Arial" w:hAnsi="Arial" w:cs="Arial"/>
                <w:b/>
                <w:bCs/>
              </w:rPr>
              <w:t>ΔΡΑΣΕΙΣ</w:t>
            </w: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Επιτροπή Περιβάλλον και Υγεία του Παιδιού</w:t>
            </w:r>
          </w:p>
          <w:p w:rsidR="00630798" w:rsidRPr="00064802" w:rsidRDefault="00630798" w:rsidP="00BB0D05">
            <w:pPr>
              <w:rPr>
                <w:rFonts w:ascii="Arial" w:hAnsi="Arial" w:cs="Arial"/>
              </w:rPr>
            </w:pPr>
          </w:p>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Αδάμος Χατζηπαναγής</w:t>
            </w:r>
          </w:p>
          <w:p w:rsidR="00630798" w:rsidRPr="00064802" w:rsidRDefault="00630798" w:rsidP="00BB0D05">
            <w:pPr>
              <w:rPr>
                <w:rFonts w:ascii="Arial" w:hAnsi="Arial" w:cs="Arial"/>
              </w:rPr>
            </w:pPr>
            <w:r w:rsidRPr="00064802">
              <w:rPr>
                <w:rFonts w:ascii="Arial" w:hAnsi="Arial" w:cs="Arial"/>
              </w:rPr>
              <w:t>99623171</w:t>
            </w:r>
          </w:p>
          <w:p w:rsidR="00630798" w:rsidRPr="00064802" w:rsidRDefault="00630798" w:rsidP="00BB0D05">
            <w:pPr>
              <w:rPr>
                <w:rFonts w:ascii="Arial" w:hAnsi="Arial" w:cs="Arial"/>
              </w:rPr>
            </w:pPr>
            <w:r w:rsidRPr="00064802">
              <w:rPr>
                <w:rFonts w:ascii="Arial" w:hAnsi="Arial" w:cs="Arial"/>
              </w:rPr>
              <w:t>Συντονιστής έργου</w:t>
            </w:r>
          </w:p>
          <w:p w:rsidR="00630798" w:rsidRPr="00064802" w:rsidRDefault="00630798" w:rsidP="00BB0D05">
            <w:pPr>
              <w:rPr>
                <w:rFonts w:ascii="Arial" w:hAnsi="Arial" w:cs="Arial"/>
              </w:rPr>
            </w:pPr>
            <w:r w:rsidRPr="00064802">
              <w:rPr>
                <w:rFonts w:ascii="Arial" w:hAnsi="Arial" w:cs="Arial"/>
              </w:rPr>
              <w:t>Αντιπρόεδρος Επιτροπής</w:t>
            </w:r>
          </w:p>
          <w:p w:rsidR="00630798" w:rsidRPr="00457A30" w:rsidRDefault="00630798" w:rsidP="00BB0D05"/>
        </w:tc>
        <w:tc>
          <w:tcPr>
            <w:tcW w:w="5760" w:type="dxa"/>
          </w:tcPr>
          <w:p w:rsidR="00630798" w:rsidRPr="00064802" w:rsidRDefault="00630798" w:rsidP="00064802">
            <w:pPr>
              <w:jc w:val="both"/>
              <w:rPr>
                <w:rFonts w:ascii="Arial" w:hAnsi="Arial" w:cs="Arial"/>
              </w:rPr>
            </w:pPr>
            <w:r w:rsidRPr="00064802">
              <w:rPr>
                <w:rFonts w:ascii="Arial" w:hAnsi="Arial" w:cs="Arial"/>
              </w:rPr>
              <w:t>Η επιτροπή στηρίζει το σχολείο στην εφαρμογή του προγράμματος “</w:t>
            </w:r>
            <w:r w:rsidRPr="00064802">
              <w:rPr>
                <w:rFonts w:ascii="Arial" w:hAnsi="Arial" w:cs="Arial"/>
                <w:b/>
                <w:bCs/>
              </w:rPr>
              <w:t>Σπίτια και αυτοκίνητα ελεύθερα καπνού</w:t>
            </w:r>
            <w:r w:rsidRPr="00064802">
              <w:rPr>
                <w:rFonts w:ascii="Arial" w:hAnsi="Arial" w:cs="Arial"/>
              </w:rPr>
              <w:t xml:space="preserve">”. Το πρόγραμμα απευθύνεται σε παιδιά  6–12 ετών και γίνεται στις επαρχίες Λάρνακας / Αμμοχώστου. </w:t>
            </w:r>
          </w:p>
          <w:p w:rsidR="00630798" w:rsidRPr="00064802" w:rsidRDefault="00630798" w:rsidP="00064802">
            <w:pPr>
              <w:jc w:val="both"/>
              <w:rPr>
                <w:rFonts w:ascii="Arial" w:hAnsi="Arial" w:cs="Arial"/>
              </w:rPr>
            </w:pP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 xml:space="preserve">ΚΕΝΘΕΑ </w:t>
            </w:r>
          </w:p>
          <w:p w:rsidR="00630798" w:rsidRPr="00064802" w:rsidRDefault="00630798" w:rsidP="00BB0D05">
            <w:pPr>
              <w:rPr>
                <w:rFonts w:ascii="Arial" w:hAnsi="Arial" w:cs="Arial"/>
              </w:rPr>
            </w:pPr>
          </w:p>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Ιφιγένεια Σαμπάνη</w:t>
            </w:r>
          </w:p>
          <w:p w:rsidR="00630798" w:rsidRPr="00064802" w:rsidRDefault="00630798" w:rsidP="00BB0D05">
            <w:pPr>
              <w:rPr>
                <w:rFonts w:ascii="Arial" w:hAnsi="Arial" w:cs="Arial"/>
              </w:rPr>
            </w:pPr>
            <w:r w:rsidRPr="00064802">
              <w:rPr>
                <w:rFonts w:ascii="Arial" w:hAnsi="Arial" w:cs="Arial"/>
              </w:rPr>
              <w:t>Τηλ. 24531818</w:t>
            </w:r>
          </w:p>
          <w:p w:rsidR="00630798" w:rsidRDefault="00630798" w:rsidP="00BB0D05"/>
        </w:tc>
        <w:tc>
          <w:tcPr>
            <w:tcW w:w="5760" w:type="dxa"/>
          </w:tcPr>
          <w:p w:rsidR="00630798" w:rsidRPr="00064802" w:rsidRDefault="00630798" w:rsidP="00BB0D05">
            <w:pPr>
              <w:rPr>
                <w:rFonts w:ascii="Arial" w:hAnsi="Arial" w:cs="Arial"/>
              </w:rPr>
            </w:pPr>
            <w:r w:rsidRPr="00064802">
              <w:rPr>
                <w:rFonts w:ascii="Arial" w:hAnsi="Arial" w:cs="Arial"/>
              </w:rPr>
              <w:t xml:space="preserve">Στήριξη των σχολικών μονάδων όλων των πόλεων και βαθμίδων, στη διοργάνωση </w:t>
            </w:r>
            <w:r w:rsidRPr="00064802">
              <w:rPr>
                <w:rFonts w:ascii="Arial" w:hAnsi="Arial" w:cs="Arial"/>
                <w:b/>
                <w:bCs/>
              </w:rPr>
              <w:t>βιωματικών σεμιναρίων, εκπαιδευτικών ημερίδων</w:t>
            </w:r>
            <w:r w:rsidRPr="00064802">
              <w:rPr>
                <w:rFonts w:ascii="Arial" w:hAnsi="Arial" w:cs="Arial"/>
              </w:rPr>
              <w:t xml:space="preserve"> ή και άλλων αντικαπνιστικών δραστηριοτήτων.   </w:t>
            </w:r>
          </w:p>
          <w:p w:rsidR="00630798" w:rsidRPr="00064802" w:rsidRDefault="00630798" w:rsidP="00BB0D05">
            <w:pPr>
              <w:rPr>
                <w:rFonts w:ascii="Arial" w:hAnsi="Arial" w:cs="Arial"/>
              </w:rPr>
            </w:pP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Κυπριακός Εθνικός Συνασπισμός για αποτροπή του Καπνίσματος (Κ.Ε.Σ.Α.Κ.)</w:t>
            </w:r>
          </w:p>
          <w:p w:rsidR="00630798" w:rsidRPr="00064802" w:rsidRDefault="00630798" w:rsidP="00BB0D05">
            <w:pPr>
              <w:rPr>
                <w:rFonts w:ascii="Arial" w:hAnsi="Arial" w:cs="Arial"/>
              </w:rPr>
            </w:pPr>
          </w:p>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Στέλιος Γ. Συκαλλίδης</w:t>
            </w:r>
          </w:p>
          <w:p w:rsidR="00630798" w:rsidRPr="00064802" w:rsidRDefault="00630798" w:rsidP="00BB0D05">
            <w:pPr>
              <w:rPr>
                <w:rFonts w:ascii="Arial" w:hAnsi="Arial" w:cs="Arial"/>
              </w:rPr>
            </w:pPr>
            <w:r w:rsidRPr="00064802">
              <w:rPr>
                <w:rFonts w:ascii="Arial" w:hAnsi="Arial" w:cs="Arial"/>
              </w:rPr>
              <w:t>Πρόεδρος</w:t>
            </w:r>
          </w:p>
          <w:p w:rsidR="00630798" w:rsidRPr="00064802" w:rsidRDefault="00630798" w:rsidP="00BB0D05">
            <w:pPr>
              <w:rPr>
                <w:rFonts w:ascii="Arial" w:hAnsi="Arial" w:cs="Arial"/>
              </w:rPr>
            </w:pPr>
            <w:r w:rsidRPr="00064802">
              <w:rPr>
                <w:rFonts w:ascii="Arial" w:hAnsi="Arial" w:cs="Arial"/>
              </w:rPr>
              <w:t>Τηλ.22446222</w:t>
            </w:r>
          </w:p>
          <w:p w:rsidR="00630798" w:rsidRPr="00064802" w:rsidRDefault="00630798" w:rsidP="00BB0D05">
            <w:pPr>
              <w:rPr>
                <w:rFonts w:ascii="Arial" w:hAnsi="Arial" w:cs="Arial"/>
              </w:rPr>
            </w:pPr>
          </w:p>
          <w:p w:rsidR="00630798" w:rsidRDefault="00630798" w:rsidP="00BB0D05"/>
        </w:tc>
        <w:tc>
          <w:tcPr>
            <w:tcW w:w="5760" w:type="dxa"/>
          </w:tcPr>
          <w:p w:rsidR="00630798" w:rsidRPr="00064802" w:rsidRDefault="00630798" w:rsidP="00BB0D05">
            <w:pPr>
              <w:rPr>
                <w:rFonts w:ascii="Arial" w:hAnsi="Arial" w:cs="Arial"/>
              </w:rPr>
            </w:pPr>
            <w:r w:rsidRPr="00064802">
              <w:rPr>
                <w:rFonts w:ascii="Arial" w:hAnsi="Arial" w:cs="Arial"/>
                <w:b/>
                <w:bCs/>
              </w:rPr>
              <w:t>Ομιλίες</w:t>
            </w:r>
            <w:r w:rsidRPr="00064802">
              <w:rPr>
                <w:rFonts w:ascii="Arial" w:hAnsi="Arial" w:cs="Arial"/>
              </w:rPr>
              <w:t xml:space="preserve"> ειδικών σε συγκεντρώσεις μαθητών, εκπαιδευτικών και γονέων. </w:t>
            </w:r>
          </w:p>
          <w:p w:rsidR="00630798" w:rsidRDefault="00630798" w:rsidP="00064802">
            <w:pPr>
              <w:ind w:left="360"/>
            </w:pPr>
          </w:p>
          <w:p w:rsidR="00630798" w:rsidRDefault="00630798" w:rsidP="00064802">
            <w:pPr>
              <w:ind w:left="360"/>
            </w:pPr>
          </w:p>
          <w:p w:rsidR="00630798" w:rsidRDefault="00630798" w:rsidP="00064802">
            <w:pPr>
              <w:ind w:left="360"/>
            </w:pPr>
          </w:p>
          <w:p w:rsidR="00630798" w:rsidRDefault="00630798" w:rsidP="00064802">
            <w:pPr>
              <w:ind w:left="360"/>
            </w:pPr>
          </w:p>
          <w:p w:rsidR="00630798" w:rsidRDefault="00630798" w:rsidP="00064802">
            <w:pPr>
              <w:ind w:left="360"/>
            </w:pPr>
          </w:p>
          <w:p w:rsidR="00630798" w:rsidRDefault="00630798" w:rsidP="00064802">
            <w:pPr>
              <w:ind w:left="360"/>
            </w:pPr>
          </w:p>
          <w:p w:rsidR="00630798" w:rsidRDefault="00630798" w:rsidP="00064802">
            <w:pPr>
              <w:ind w:left="360"/>
            </w:pPr>
          </w:p>
          <w:p w:rsidR="00630798" w:rsidRDefault="00630798" w:rsidP="00BB0D05"/>
          <w:p w:rsidR="00630798" w:rsidRPr="00342202" w:rsidRDefault="00630798" w:rsidP="00064802">
            <w:pPr>
              <w:ind w:left="360"/>
            </w:pP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Οργανισμός Νεολαίας Κύπρου</w:t>
            </w:r>
          </w:p>
          <w:p w:rsidR="00630798" w:rsidRPr="00064802" w:rsidRDefault="00630798" w:rsidP="00BB0D05">
            <w:pPr>
              <w:rPr>
                <w:rFonts w:ascii="Arial" w:hAnsi="Arial" w:cs="Arial"/>
                <w:b/>
                <w:bCs/>
                <w:color w:val="FF9900"/>
              </w:rPr>
            </w:pPr>
          </w:p>
          <w:p w:rsidR="00630798" w:rsidRPr="00064802" w:rsidRDefault="00630798" w:rsidP="00BB0D05">
            <w:pPr>
              <w:rPr>
                <w:rFonts w:ascii="Arial" w:hAnsi="Arial" w:cs="Arial"/>
                <w:color w:val="FF9900"/>
              </w:rPr>
            </w:pPr>
          </w:p>
          <w:p w:rsidR="00630798" w:rsidRPr="00064802" w:rsidRDefault="00630798" w:rsidP="00BB0D05">
            <w:pPr>
              <w:rPr>
                <w:rFonts w:ascii="Arial" w:hAnsi="Arial" w:cs="Arial"/>
                <w:i/>
                <w:iCs/>
              </w:rPr>
            </w:pPr>
            <w:r w:rsidRPr="00064802">
              <w:rPr>
                <w:rFonts w:ascii="Arial" w:hAnsi="Arial" w:cs="Arial"/>
                <w:i/>
                <w:iCs/>
              </w:rPr>
              <w:t>Πρόσωπα αναφοράς:</w:t>
            </w:r>
          </w:p>
          <w:p w:rsidR="00630798" w:rsidRPr="00064802" w:rsidRDefault="00630798" w:rsidP="00BB0D05">
            <w:pPr>
              <w:rPr>
                <w:rFonts w:ascii="Arial" w:hAnsi="Arial" w:cs="Arial"/>
              </w:rPr>
            </w:pPr>
          </w:p>
          <w:p w:rsidR="00630798" w:rsidRPr="00064802" w:rsidRDefault="00630798" w:rsidP="00BB0D05">
            <w:pPr>
              <w:rPr>
                <w:rFonts w:ascii="Arial" w:hAnsi="Arial" w:cs="Arial"/>
              </w:rPr>
            </w:pPr>
            <w:r w:rsidRPr="00064802">
              <w:rPr>
                <w:rFonts w:ascii="Arial" w:hAnsi="Arial" w:cs="Arial"/>
              </w:rPr>
              <w:t xml:space="preserve">Στέλιος Παπαπέτρου </w:t>
            </w:r>
          </w:p>
          <w:p w:rsidR="00630798" w:rsidRPr="00064802" w:rsidRDefault="00630798" w:rsidP="00BB0D05">
            <w:pPr>
              <w:rPr>
                <w:rFonts w:ascii="Arial" w:hAnsi="Arial" w:cs="Arial"/>
              </w:rPr>
            </w:pPr>
            <w:r w:rsidRPr="00064802">
              <w:rPr>
                <w:rFonts w:ascii="Arial" w:hAnsi="Arial" w:cs="Arial"/>
              </w:rPr>
              <w:t>22 402624</w:t>
            </w:r>
          </w:p>
          <w:p w:rsidR="00630798" w:rsidRPr="00064802" w:rsidRDefault="00630798" w:rsidP="00BB0D05">
            <w:pPr>
              <w:rPr>
                <w:rFonts w:ascii="Arial" w:hAnsi="Arial" w:cs="Arial"/>
              </w:rPr>
            </w:pPr>
          </w:p>
          <w:p w:rsidR="00630798" w:rsidRPr="00064802" w:rsidRDefault="00630798" w:rsidP="00BB0D05">
            <w:pPr>
              <w:rPr>
                <w:rFonts w:ascii="Arial" w:hAnsi="Arial" w:cs="Arial"/>
              </w:rPr>
            </w:pPr>
            <w:r w:rsidRPr="00064802">
              <w:rPr>
                <w:rFonts w:ascii="Arial" w:hAnsi="Arial" w:cs="Arial"/>
              </w:rPr>
              <w:t>Μαρίνα Κωνσταντίνου</w:t>
            </w:r>
          </w:p>
          <w:p w:rsidR="00630798" w:rsidRPr="00064802" w:rsidRDefault="00630798" w:rsidP="00BB0D05">
            <w:pPr>
              <w:rPr>
                <w:rFonts w:ascii="Arial" w:hAnsi="Arial" w:cs="Arial"/>
              </w:rPr>
            </w:pPr>
            <w:r w:rsidRPr="00064802">
              <w:rPr>
                <w:rFonts w:ascii="Arial" w:hAnsi="Arial" w:cs="Arial"/>
              </w:rPr>
              <w:t>25 442579</w:t>
            </w:r>
          </w:p>
          <w:p w:rsidR="00630798" w:rsidRPr="00064802" w:rsidRDefault="00630798" w:rsidP="00BB0D05">
            <w:pPr>
              <w:rPr>
                <w:rFonts w:ascii="Arial" w:hAnsi="Arial" w:cs="Arial"/>
              </w:rPr>
            </w:pPr>
          </w:p>
          <w:p w:rsidR="00630798" w:rsidRPr="00064802" w:rsidRDefault="00630798" w:rsidP="00BB0D05">
            <w:pPr>
              <w:rPr>
                <w:rFonts w:ascii="Arial" w:hAnsi="Arial" w:cs="Arial"/>
              </w:rPr>
            </w:pPr>
            <w:r w:rsidRPr="00064802">
              <w:rPr>
                <w:rFonts w:ascii="Arial" w:hAnsi="Arial" w:cs="Arial"/>
              </w:rPr>
              <w:t>Ελισάβετ Παύλου Παπαγιάννη</w:t>
            </w:r>
          </w:p>
          <w:p w:rsidR="00630798" w:rsidRPr="00064802" w:rsidRDefault="00630798" w:rsidP="00BB0D05">
            <w:pPr>
              <w:rPr>
                <w:rFonts w:ascii="Arial" w:hAnsi="Arial" w:cs="Arial"/>
              </w:rPr>
            </w:pPr>
            <w:r w:rsidRPr="00064802">
              <w:rPr>
                <w:rFonts w:ascii="Arial" w:hAnsi="Arial" w:cs="Arial"/>
              </w:rPr>
              <w:t>25 443078</w:t>
            </w:r>
          </w:p>
          <w:p w:rsidR="00630798" w:rsidRPr="006D285E" w:rsidRDefault="00630798" w:rsidP="00BB0D05"/>
          <w:p w:rsidR="00630798" w:rsidRPr="00064802" w:rsidRDefault="00630798" w:rsidP="00BB0D05">
            <w:pPr>
              <w:rPr>
                <w:rFonts w:ascii="Arial" w:hAnsi="Arial" w:cs="Arial"/>
              </w:rPr>
            </w:pPr>
          </w:p>
          <w:p w:rsidR="00630798" w:rsidRPr="00064802" w:rsidRDefault="00630798" w:rsidP="00BB0D05">
            <w:pPr>
              <w:rPr>
                <w:rFonts w:ascii="Arial" w:hAnsi="Arial" w:cs="Arial"/>
                <w:b/>
                <w:bCs/>
              </w:rPr>
            </w:pPr>
          </w:p>
        </w:tc>
        <w:tc>
          <w:tcPr>
            <w:tcW w:w="5760" w:type="dxa"/>
          </w:tcPr>
          <w:p w:rsidR="00630798" w:rsidRPr="00064802" w:rsidRDefault="00630798" w:rsidP="00064802">
            <w:pPr>
              <w:jc w:val="both"/>
              <w:rPr>
                <w:rFonts w:ascii="Arial" w:hAnsi="Arial" w:cs="Arial"/>
              </w:rPr>
            </w:pPr>
            <w:r w:rsidRPr="00064802">
              <w:rPr>
                <w:rFonts w:ascii="Arial" w:hAnsi="Arial" w:cs="Arial"/>
              </w:rPr>
              <w:t>Ο Τομέας Πρόληψης και Συμβουλευτικών Υπηρεσιών του ΟΝΕΚ λειτουργεί 3 προγράμματα/υπηρεσίες που σκοπό έχουν την πρόληψη και αντιμετώπιση των βλαπτικών συμπεριφορών.</w:t>
            </w:r>
          </w:p>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b/>
                <w:bCs/>
              </w:rPr>
              <w:t xml:space="preserve">Κέντρα Πρόληψης ¨Μικρή Άρκτος¨ (καθολική/πρωτογενής πρόληψη): </w:t>
            </w:r>
            <w:r w:rsidRPr="00064802">
              <w:rPr>
                <w:rFonts w:ascii="Arial" w:hAnsi="Arial" w:cs="Arial"/>
              </w:rPr>
              <w:t>Έχουν σαν πεδία δράσης τις περιοχές της Λεμεσού, Λευκωσίας και Λάρνακας. Πραγματοποιούν δράσεις και εφαρμόζουν προγράμματα (βιωματικών εργαστηρίων) και άλλες αποσπασματικές δράσεις (π.χ. ομιλίες, ημερίδες), δωρεάν, στο περιβάλλον της κοινότητας και στο σχολικό περιβάλλον (νηπιαγωγεία-προδημοτικά, δημοτικά, λύκεια, γυμνάσια, τεχνικές σχολές) σε νέους, γονείς εκπαιδευτικούς και επαγγελματίες.</w:t>
            </w:r>
          </w:p>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b/>
                <w:bCs/>
              </w:rPr>
              <w:t xml:space="preserve">Γραμμή Επικοινωνίας 1410: </w:t>
            </w:r>
            <w:r w:rsidRPr="00064802">
              <w:rPr>
                <w:rFonts w:ascii="Arial" w:hAnsi="Arial" w:cs="Arial"/>
              </w:rPr>
              <w:t>Παρέχει στήριξη και συμβουλευτική τηρώντας εχεμύθεια και ανωνυμία. Λειτουργεί τις καθημερινές από τις 10:00 το πρωί μέχρι τα μεσάνυχτα και τα σαββατοκύριακα από τις 15:00 μέχρι τα μεσάνυχτα. Η κλήση είναι δωρεάν.</w:t>
            </w:r>
          </w:p>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b/>
                <w:bCs/>
              </w:rPr>
              <w:t xml:space="preserve">Συμβουλευτικές Υπηρεσίες Πρόταση: </w:t>
            </w:r>
            <w:r w:rsidRPr="00064802">
              <w:rPr>
                <w:rFonts w:ascii="Arial" w:hAnsi="Arial" w:cs="Arial"/>
              </w:rPr>
              <w:t>Παρέχουν στήριξη και συμβουλευτική σε νέους, ζευγάρια και οικογένειες μέσα από ατομικές ή και ομαδικές συναντήσεις. Λειτουργούν στις επαρχίες Λευκωσίας, Λεμεσού, Λάρνακας και Πάφου και στελεχώνονται από ψυχολόγους οι οποίοι παρέχουν τις υπηρεσίες τους χωρίς χρέωση. Συναντήσεις διευθετούνται μέσα από τα τηλέφωνα 99 398089 (Λευκωσία-Λάρνακα) και 99 7725205 (Λεμεσός-Πάφος)</w:t>
            </w:r>
          </w:p>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rPr>
              <w:t xml:space="preserve">Περισσότερες πληροφορίες για τις υπηρεσίες, τα προγράμματα και νέα/ειδήσεις του Τομέα υπάρχουν στην ιστοσελίδα </w:t>
            </w:r>
            <w:hyperlink r:id="rId4" w:history="1">
              <w:r w:rsidRPr="00064802">
                <w:rPr>
                  <w:rStyle w:val="Hyperlink"/>
                  <w:rFonts w:ascii="Arial" w:hAnsi="Arial"/>
                  <w:lang w:val="en-GB"/>
                </w:rPr>
                <w:t>www</w:t>
              </w:r>
              <w:r w:rsidRPr="00064802">
                <w:rPr>
                  <w:rStyle w:val="Hyperlink"/>
                  <w:rFonts w:ascii="Arial" w:hAnsi="Arial"/>
                </w:rPr>
                <w:t>.</w:t>
              </w:r>
              <w:r w:rsidRPr="00064802">
                <w:rPr>
                  <w:rStyle w:val="Hyperlink"/>
                  <w:rFonts w:ascii="Arial" w:hAnsi="Arial"/>
                  <w:lang w:val="en-GB"/>
                </w:rPr>
                <w:t>preventionsection</w:t>
              </w:r>
              <w:r w:rsidRPr="00064802">
                <w:rPr>
                  <w:rStyle w:val="Hyperlink"/>
                  <w:rFonts w:ascii="Arial" w:hAnsi="Arial"/>
                </w:rPr>
                <w:t>.</w:t>
              </w:r>
              <w:r w:rsidRPr="00064802">
                <w:rPr>
                  <w:rStyle w:val="Hyperlink"/>
                  <w:rFonts w:ascii="Arial" w:hAnsi="Arial"/>
                  <w:lang w:val="en-GB"/>
                </w:rPr>
                <w:t>org</w:t>
              </w:r>
              <w:r w:rsidRPr="00064802">
                <w:rPr>
                  <w:rStyle w:val="Hyperlink"/>
                  <w:rFonts w:ascii="Arial" w:hAnsi="Arial"/>
                </w:rPr>
                <w:t>.</w:t>
              </w:r>
              <w:r w:rsidRPr="00064802">
                <w:rPr>
                  <w:rStyle w:val="Hyperlink"/>
                  <w:rFonts w:ascii="Arial" w:hAnsi="Arial"/>
                  <w:lang w:val="en-GB"/>
                </w:rPr>
                <w:t>cy</w:t>
              </w:r>
            </w:hyperlink>
            <w:r w:rsidRPr="00064802">
              <w:rPr>
                <w:rFonts w:ascii="Arial" w:hAnsi="Arial" w:cs="Arial"/>
              </w:rPr>
              <w:t xml:space="preserve"> </w:t>
            </w:r>
          </w:p>
          <w:p w:rsidR="00630798" w:rsidRPr="00064802" w:rsidRDefault="00630798" w:rsidP="00064802">
            <w:pPr>
              <w:jc w:val="both"/>
              <w:rPr>
                <w:rFonts w:ascii="Arial" w:hAnsi="Arial" w:cs="Arial"/>
              </w:rPr>
            </w:pP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Παγκύπριος Σύνδεσμος           Καρκινοπαθών και φίλων</w:t>
            </w:r>
          </w:p>
          <w:p w:rsidR="00630798" w:rsidRPr="00064802" w:rsidRDefault="00630798" w:rsidP="00BB0D05">
            <w:pPr>
              <w:rPr>
                <w:rFonts w:ascii="Arial" w:hAnsi="Arial" w:cs="Arial"/>
                <w:b/>
                <w:bCs/>
              </w:rPr>
            </w:pPr>
          </w:p>
          <w:p w:rsidR="00630798" w:rsidRPr="00064802" w:rsidRDefault="00630798" w:rsidP="00BB0D05">
            <w:pPr>
              <w:rPr>
                <w:rFonts w:ascii="Arial" w:hAnsi="Arial" w:cs="Arial"/>
              </w:rPr>
            </w:pPr>
          </w:p>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Δώρα Κωνσταντινίδου</w:t>
            </w:r>
          </w:p>
          <w:p w:rsidR="00630798" w:rsidRPr="00064802" w:rsidRDefault="00630798" w:rsidP="00BB0D05">
            <w:pPr>
              <w:rPr>
                <w:rFonts w:ascii="Arial" w:hAnsi="Arial" w:cs="Arial"/>
              </w:rPr>
            </w:pPr>
            <w:r w:rsidRPr="00064802">
              <w:rPr>
                <w:rFonts w:ascii="Arial" w:hAnsi="Arial" w:cs="Arial"/>
              </w:rPr>
              <w:t>τηλ.22345444</w:t>
            </w:r>
          </w:p>
          <w:p w:rsidR="00630798" w:rsidRDefault="00630798" w:rsidP="00BB0D05"/>
        </w:tc>
        <w:tc>
          <w:tcPr>
            <w:tcW w:w="5760" w:type="dxa"/>
          </w:tcPr>
          <w:p w:rsidR="00630798" w:rsidRPr="00064802" w:rsidRDefault="00630798" w:rsidP="00BB0D05">
            <w:pPr>
              <w:rPr>
                <w:rFonts w:ascii="Arial" w:hAnsi="Arial" w:cs="Arial"/>
              </w:rPr>
            </w:pPr>
            <w:r w:rsidRPr="00064802">
              <w:rPr>
                <w:rFonts w:ascii="Arial" w:hAnsi="Arial" w:cs="Arial"/>
                <w:b/>
                <w:bCs/>
              </w:rPr>
              <w:t>Βιωματικά εργαστήρια</w:t>
            </w:r>
            <w:r w:rsidRPr="00064802">
              <w:rPr>
                <w:rFonts w:ascii="Arial" w:hAnsi="Arial" w:cs="Arial"/>
              </w:rPr>
              <w:t xml:space="preserve"> διάρκειας 2 ωρών σε μαθητές Γ΄ Γυμνασίου Λευκωσίας.</w:t>
            </w:r>
          </w:p>
          <w:p w:rsidR="00630798" w:rsidRPr="00064802" w:rsidRDefault="00630798" w:rsidP="00064802">
            <w:pPr>
              <w:jc w:val="center"/>
              <w:rPr>
                <w:sz w:val="40"/>
                <w:szCs w:val="40"/>
              </w:rPr>
            </w:pPr>
          </w:p>
        </w:tc>
      </w:tr>
      <w:tr w:rsidR="00630798">
        <w:tc>
          <w:tcPr>
            <w:tcW w:w="3528" w:type="dxa"/>
          </w:tcPr>
          <w:p w:rsidR="00630798" w:rsidRPr="00064802" w:rsidRDefault="00630798" w:rsidP="00BB0D05">
            <w:pPr>
              <w:rPr>
                <w:rFonts w:ascii="Arial" w:hAnsi="Arial" w:cs="Arial"/>
                <w:b/>
                <w:bCs/>
              </w:rPr>
            </w:pPr>
            <w:r w:rsidRPr="00064802">
              <w:rPr>
                <w:rFonts w:ascii="Arial" w:hAnsi="Arial" w:cs="Arial"/>
                <w:b/>
                <w:bCs/>
              </w:rPr>
              <w:t>Πανεπιστήμιο Κύπρου</w:t>
            </w:r>
          </w:p>
          <w:p w:rsidR="00630798" w:rsidRPr="00064802" w:rsidRDefault="00630798" w:rsidP="00BB0D05">
            <w:pPr>
              <w:rPr>
                <w:rFonts w:ascii="Arial" w:hAnsi="Arial" w:cs="Arial"/>
              </w:rPr>
            </w:pPr>
          </w:p>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 xml:space="preserve">Δρ. Μαρία Καρεκλά </w:t>
            </w:r>
          </w:p>
          <w:p w:rsidR="00630798" w:rsidRPr="00595B89" w:rsidRDefault="00630798" w:rsidP="00BB0D05">
            <w:r w:rsidRPr="00064802">
              <w:rPr>
                <w:rFonts w:ascii="Arial" w:hAnsi="Arial" w:cs="Arial"/>
              </w:rPr>
              <w:t>Τηλέφωνο 22892100</w:t>
            </w:r>
          </w:p>
        </w:tc>
        <w:tc>
          <w:tcPr>
            <w:tcW w:w="5760" w:type="dxa"/>
          </w:tcPr>
          <w:p w:rsidR="00630798" w:rsidRPr="00064802" w:rsidRDefault="00630798" w:rsidP="00BB0D05">
            <w:pPr>
              <w:rPr>
                <w:rFonts w:ascii="Arial" w:hAnsi="Arial" w:cs="Arial"/>
              </w:rPr>
            </w:pPr>
            <w:r w:rsidRPr="00064802">
              <w:rPr>
                <w:rFonts w:ascii="Arial" w:hAnsi="Arial" w:cs="Arial"/>
                <w:b/>
                <w:bCs/>
              </w:rPr>
              <w:t>Συνάντηση για</w:t>
            </w:r>
            <w:r w:rsidRPr="00064802">
              <w:rPr>
                <w:rFonts w:ascii="Arial" w:hAnsi="Arial" w:cs="Arial"/>
              </w:rPr>
              <w:t xml:space="preserve"> </w:t>
            </w:r>
            <w:r w:rsidRPr="00064802">
              <w:rPr>
                <w:rFonts w:ascii="Arial" w:hAnsi="Arial" w:cs="Arial"/>
                <w:b/>
                <w:bCs/>
              </w:rPr>
              <w:t>ευαισθητοποίηση</w:t>
            </w:r>
            <w:r w:rsidRPr="00064802">
              <w:rPr>
                <w:rFonts w:ascii="Arial" w:hAnsi="Arial" w:cs="Arial"/>
              </w:rPr>
              <w:t xml:space="preserve"> σε αντικαπνιστικές δράσεις με στόχο την ανάπτυξη προγράμματος διακοπής του καπνίσματος σε Λύκεια και Τεχνικές Σχολές.</w:t>
            </w:r>
          </w:p>
          <w:p w:rsidR="00630798" w:rsidRPr="00064802" w:rsidRDefault="00630798" w:rsidP="00BB0D05">
            <w:pPr>
              <w:rPr>
                <w:rFonts w:ascii="Arial" w:hAnsi="Arial" w:cs="Arial"/>
              </w:rPr>
            </w:pPr>
          </w:p>
          <w:p w:rsidR="00630798" w:rsidRPr="00064802" w:rsidRDefault="00630798" w:rsidP="00BB0D05">
            <w:pPr>
              <w:rPr>
                <w:rFonts w:ascii="Arial" w:hAnsi="Arial" w:cs="Arial"/>
              </w:rPr>
            </w:pPr>
            <w:r w:rsidRPr="00064802">
              <w:rPr>
                <w:rFonts w:ascii="Arial" w:hAnsi="Arial" w:cs="Arial"/>
                <w:b/>
                <w:bCs/>
              </w:rPr>
              <w:t>Πρόγραμμα αγωγής υγείας</w:t>
            </w:r>
            <w:r w:rsidRPr="00064802">
              <w:rPr>
                <w:rFonts w:ascii="Arial" w:hAnsi="Arial" w:cs="Arial"/>
              </w:rPr>
              <w:t xml:space="preserve"> (Λυκείου και Τεχνικών Σχολών) με στόχο τη στήριξη ομάδων μαθητών για να διακόψουν το κάπνισμα, χωρίς τη χρήση υποκατάστατων νικοτίνης. Οι ομάδες αυτές πρέπει να αποτελούνται τουλάχιστον από 12 άτομα. Τα άτομα αυτά θα πρέπει να εξασφαλίσουν γραπτή έγκριση από τους γονείς/κηδεμόνες.   </w:t>
            </w:r>
          </w:p>
          <w:p w:rsidR="00630798" w:rsidRPr="00064802" w:rsidRDefault="00630798" w:rsidP="00BB0D05">
            <w:pPr>
              <w:rPr>
                <w:rFonts w:ascii="Arial" w:hAnsi="Arial" w:cs="Arial"/>
              </w:rPr>
            </w:pPr>
          </w:p>
        </w:tc>
      </w:tr>
      <w:tr w:rsidR="00630798">
        <w:tc>
          <w:tcPr>
            <w:tcW w:w="3528" w:type="dxa"/>
          </w:tcPr>
          <w:p w:rsidR="00630798" w:rsidRPr="00064802" w:rsidRDefault="00630798" w:rsidP="00B44C49">
            <w:pPr>
              <w:rPr>
                <w:rFonts w:ascii="Arial" w:hAnsi="Arial" w:cs="Arial"/>
                <w:b/>
                <w:bCs/>
                <w:lang w:val="en-US"/>
              </w:rPr>
            </w:pPr>
            <w:r w:rsidRPr="00064802">
              <w:rPr>
                <w:rFonts w:ascii="Arial" w:hAnsi="Arial" w:cs="Arial"/>
                <w:b/>
                <w:bCs/>
              </w:rPr>
              <w:t>ΠΑΝΕΠΙΣΤΗΜΙΟ</w:t>
            </w:r>
            <w:r w:rsidRPr="00064802">
              <w:rPr>
                <w:rFonts w:ascii="Arial" w:hAnsi="Arial" w:cs="Arial"/>
                <w:b/>
                <w:bCs/>
                <w:lang w:val="en-US"/>
              </w:rPr>
              <w:t xml:space="preserve"> </w:t>
            </w:r>
            <w:r w:rsidRPr="00064802">
              <w:rPr>
                <w:rFonts w:ascii="Arial" w:hAnsi="Arial" w:cs="Arial"/>
                <w:b/>
                <w:bCs/>
              </w:rPr>
              <w:t>ΤΕΠΑΚ</w:t>
            </w:r>
          </w:p>
          <w:p w:rsidR="00630798" w:rsidRPr="00064802" w:rsidRDefault="00630798" w:rsidP="00B44C49">
            <w:pPr>
              <w:rPr>
                <w:rFonts w:ascii="Arial" w:hAnsi="Arial" w:cs="Arial"/>
                <w:sz w:val="20"/>
                <w:szCs w:val="20"/>
                <w:lang w:val="en-US"/>
              </w:rPr>
            </w:pPr>
            <w:r w:rsidRPr="00064802">
              <w:rPr>
                <w:rFonts w:ascii="Arial" w:hAnsi="Arial" w:cs="Arial"/>
                <w:sz w:val="20"/>
                <w:szCs w:val="20"/>
                <w:lang w:val="en-US"/>
              </w:rPr>
              <w:t>Cyprus International Institute for the Environment and Public Health in Association with Harvard School of Public Health.</w:t>
            </w:r>
          </w:p>
          <w:p w:rsidR="00630798" w:rsidRPr="00064802" w:rsidRDefault="00630798" w:rsidP="00B44C49">
            <w:pPr>
              <w:rPr>
                <w:rFonts w:ascii="Arial" w:hAnsi="Arial" w:cs="Arial"/>
                <w:b/>
                <w:bCs/>
                <w:lang w:val="en-US"/>
              </w:rPr>
            </w:pPr>
          </w:p>
          <w:p w:rsidR="00630798" w:rsidRPr="00064802" w:rsidRDefault="00630798" w:rsidP="00B44C49">
            <w:pPr>
              <w:rPr>
                <w:rFonts w:ascii="Arial" w:hAnsi="Arial" w:cs="Arial"/>
                <w:i/>
                <w:iCs/>
              </w:rPr>
            </w:pPr>
            <w:r w:rsidRPr="00064802">
              <w:rPr>
                <w:rFonts w:ascii="Arial" w:hAnsi="Arial" w:cs="Arial"/>
                <w:i/>
                <w:iCs/>
              </w:rPr>
              <w:t>Πρόσωπο αναφοράς:</w:t>
            </w:r>
          </w:p>
          <w:p w:rsidR="00630798" w:rsidRPr="00064802" w:rsidRDefault="00630798" w:rsidP="00BB0D05">
            <w:pPr>
              <w:rPr>
                <w:rFonts w:ascii="Arial" w:hAnsi="Arial" w:cs="Arial"/>
              </w:rPr>
            </w:pPr>
            <w:r w:rsidRPr="00064802">
              <w:rPr>
                <w:rFonts w:ascii="Arial" w:hAnsi="Arial" w:cs="Arial"/>
              </w:rPr>
              <w:t>Κώστας Χριστοφή</w:t>
            </w:r>
          </w:p>
        </w:tc>
        <w:tc>
          <w:tcPr>
            <w:tcW w:w="5760" w:type="dxa"/>
          </w:tcPr>
          <w:p w:rsidR="00630798" w:rsidRDefault="00630798" w:rsidP="00B44C49">
            <w:pPr>
              <w:rPr>
                <w:rFonts w:ascii="Arial" w:hAnsi="Arial" w:cs="Arial"/>
              </w:rPr>
            </w:pPr>
            <w:r w:rsidRPr="00064802">
              <w:rPr>
                <w:rFonts w:ascii="Arial" w:hAnsi="Arial" w:cs="Arial"/>
              </w:rPr>
              <w:t>Παροχή υλικού σχετικού με το κάπνισμα μέσω ηλεκτρονικού ταχυδρομείου.</w:t>
            </w:r>
          </w:p>
          <w:p w:rsidR="00630798" w:rsidRPr="00182502" w:rsidRDefault="00630798" w:rsidP="00B44C49">
            <w:pPr>
              <w:rPr>
                <w:rFonts w:ascii="Arial" w:hAnsi="Arial" w:cs="Arial"/>
              </w:rPr>
            </w:pPr>
            <w:hyperlink r:id="rId5" w:history="1">
              <w:r w:rsidRPr="008A7810">
                <w:rPr>
                  <w:rStyle w:val="Hyperlink"/>
                  <w:rFonts w:ascii="Arial" w:hAnsi="Arial" w:cs="Arial"/>
                  <w:lang w:val="en-GB"/>
                </w:rPr>
                <w:t>costas</w:t>
              </w:r>
              <w:r w:rsidRPr="008A7810">
                <w:rPr>
                  <w:rStyle w:val="Hyperlink"/>
                  <w:rFonts w:ascii="Arial" w:hAnsi="Arial" w:cs="Arial"/>
                </w:rPr>
                <w:t>.</w:t>
              </w:r>
              <w:r w:rsidRPr="008A7810">
                <w:rPr>
                  <w:rStyle w:val="Hyperlink"/>
                  <w:rFonts w:ascii="Arial" w:hAnsi="Arial" w:cs="Arial"/>
                  <w:lang w:val="en-GB"/>
                </w:rPr>
                <w:t>christophi</w:t>
              </w:r>
              <w:r w:rsidRPr="008A7810">
                <w:rPr>
                  <w:rStyle w:val="Hyperlink"/>
                  <w:rFonts w:ascii="Arial" w:hAnsi="Arial" w:cs="Arial"/>
                </w:rPr>
                <w:t>@</w:t>
              </w:r>
              <w:r w:rsidRPr="008A7810">
                <w:rPr>
                  <w:rStyle w:val="Hyperlink"/>
                  <w:rFonts w:ascii="Arial" w:hAnsi="Arial" w:cs="Arial"/>
                  <w:lang w:val="en-GB"/>
                </w:rPr>
                <w:t>cut</w:t>
              </w:r>
              <w:r w:rsidRPr="008A7810">
                <w:rPr>
                  <w:rStyle w:val="Hyperlink"/>
                  <w:rFonts w:ascii="Arial" w:hAnsi="Arial" w:cs="Arial"/>
                </w:rPr>
                <w:t>.</w:t>
              </w:r>
              <w:r w:rsidRPr="008A7810">
                <w:rPr>
                  <w:rStyle w:val="Hyperlink"/>
                  <w:rFonts w:ascii="Arial" w:hAnsi="Arial" w:cs="Arial"/>
                  <w:lang w:val="en-GB"/>
                </w:rPr>
                <w:t>ac</w:t>
              </w:r>
              <w:r w:rsidRPr="00182502">
                <w:rPr>
                  <w:rStyle w:val="Hyperlink"/>
                  <w:rFonts w:ascii="Arial" w:hAnsi="Arial" w:cs="Arial"/>
                </w:rPr>
                <w:t>.</w:t>
              </w:r>
              <w:r w:rsidRPr="008A7810">
                <w:rPr>
                  <w:rStyle w:val="Hyperlink"/>
                  <w:rFonts w:ascii="Arial" w:hAnsi="Arial" w:cs="Arial"/>
                  <w:lang w:val="en-GB"/>
                </w:rPr>
                <w:t>cy</w:t>
              </w:r>
            </w:hyperlink>
          </w:p>
          <w:p w:rsidR="00630798" w:rsidRPr="00182502" w:rsidRDefault="00630798" w:rsidP="00B44C49">
            <w:r w:rsidRPr="00182502">
              <w:rPr>
                <w:rFonts w:ascii="Arial" w:hAnsi="Arial" w:cs="Arial"/>
              </w:rPr>
              <w:t xml:space="preserve"> </w:t>
            </w:r>
          </w:p>
        </w:tc>
      </w:tr>
      <w:tr w:rsidR="00630798">
        <w:tc>
          <w:tcPr>
            <w:tcW w:w="3528" w:type="dxa"/>
          </w:tcPr>
          <w:p w:rsidR="00630798" w:rsidRPr="00064802" w:rsidRDefault="00630798" w:rsidP="00B44C49">
            <w:pPr>
              <w:rPr>
                <w:rFonts w:ascii="Arial" w:hAnsi="Arial" w:cs="Arial"/>
                <w:b/>
                <w:bCs/>
              </w:rPr>
            </w:pPr>
            <w:r w:rsidRPr="00064802">
              <w:rPr>
                <w:rFonts w:ascii="Arial" w:hAnsi="Arial" w:cs="Arial"/>
                <w:b/>
                <w:bCs/>
              </w:rPr>
              <w:t>Σύνδεσμος Καταπολέμησης</w:t>
            </w:r>
          </w:p>
          <w:p w:rsidR="00630798" w:rsidRPr="00064802" w:rsidRDefault="00630798" w:rsidP="00B44C49">
            <w:pPr>
              <w:rPr>
                <w:rFonts w:ascii="Arial" w:hAnsi="Arial" w:cs="Arial"/>
              </w:rPr>
            </w:pPr>
            <w:r w:rsidRPr="00064802">
              <w:rPr>
                <w:rFonts w:ascii="Arial" w:hAnsi="Arial" w:cs="Arial"/>
                <w:b/>
                <w:bCs/>
              </w:rPr>
              <w:t>Ναρκωτικών Λάρνακας</w:t>
            </w:r>
          </w:p>
          <w:p w:rsidR="00630798" w:rsidRPr="00064802" w:rsidRDefault="00630798" w:rsidP="00B44C49">
            <w:pPr>
              <w:rPr>
                <w:rFonts w:ascii="Arial" w:hAnsi="Arial" w:cs="Arial"/>
              </w:rPr>
            </w:pPr>
          </w:p>
          <w:p w:rsidR="00630798" w:rsidRPr="00064802" w:rsidRDefault="00630798" w:rsidP="00B44C49">
            <w:pPr>
              <w:rPr>
                <w:rFonts w:ascii="Arial" w:hAnsi="Arial" w:cs="Arial"/>
                <w:i/>
                <w:iCs/>
              </w:rPr>
            </w:pPr>
            <w:r w:rsidRPr="00064802">
              <w:rPr>
                <w:rFonts w:ascii="Arial" w:hAnsi="Arial" w:cs="Arial"/>
                <w:i/>
                <w:iCs/>
              </w:rPr>
              <w:t>Πρόσωπο αναφοράς:</w:t>
            </w:r>
          </w:p>
          <w:p w:rsidR="00630798" w:rsidRPr="00064802" w:rsidRDefault="00630798" w:rsidP="00B44C49">
            <w:pPr>
              <w:rPr>
                <w:rFonts w:ascii="Arial" w:hAnsi="Arial" w:cs="Arial"/>
              </w:rPr>
            </w:pPr>
            <w:r w:rsidRPr="00064802">
              <w:rPr>
                <w:rFonts w:ascii="Arial" w:hAnsi="Arial" w:cs="Arial"/>
              </w:rPr>
              <w:t>Μάκης Γεωργίου</w:t>
            </w:r>
          </w:p>
          <w:p w:rsidR="00630798" w:rsidRPr="00064802" w:rsidRDefault="00630798" w:rsidP="00B44C49">
            <w:pPr>
              <w:rPr>
                <w:rFonts w:ascii="Arial" w:hAnsi="Arial" w:cs="Arial"/>
              </w:rPr>
            </w:pPr>
            <w:r w:rsidRPr="00064802">
              <w:rPr>
                <w:rFonts w:ascii="Arial" w:hAnsi="Arial" w:cs="Arial"/>
              </w:rPr>
              <w:t>Πρόεδρος</w:t>
            </w:r>
          </w:p>
          <w:p w:rsidR="00630798" w:rsidRDefault="00630798" w:rsidP="00B44C49">
            <w:r w:rsidRPr="00064802">
              <w:rPr>
                <w:rFonts w:ascii="Arial" w:hAnsi="Arial" w:cs="Arial"/>
              </w:rPr>
              <w:t>Τηλ.24813590</w:t>
            </w:r>
          </w:p>
        </w:tc>
        <w:tc>
          <w:tcPr>
            <w:tcW w:w="5760" w:type="dxa"/>
          </w:tcPr>
          <w:p w:rsidR="00630798" w:rsidRPr="00064802" w:rsidRDefault="00630798" w:rsidP="00B44C49">
            <w:pPr>
              <w:rPr>
                <w:rFonts w:ascii="Arial" w:hAnsi="Arial" w:cs="Arial"/>
              </w:rPr>
            </w:pPr>
            <w:r w:rsidRPr="00064802">
              <w:rPr>
                <w:rFonts w:ascii="Arial" w:hAnsi="Arial" w:cs="Arial"/>
              </w:rPr>
              <w:t xml:space="preserve">Στήριξη των σχολικών μονάδων της πόλης και επαρχίας Λάρνακας στη διοργάνωση βιωματικών σεμιναρίων, εκπαιδευτικών ημερίδων ή και άλλων αντικαπνιστικών δραστηριοτήτων.   </w:t>
            </w:r>
          </w:p>
          <w:p w:rsidR="00630798" w:rsidRPr="00064802" w:rsidRDefault="00630798" w:rsidP="00B44C49">
            <w:pPr>
              <w:rPr>
                <w:rFonts w:ascii="Arial" w:hAnsi="Arial" w:cs="Arial"/>
              </w:rPr>
            </w:pPr>
          </w:p>
        </w:tc>
      </w:tr>
      <w:tr w:rsidR="00630798" w:rsidRPr="00AF0E80">
        <w:tc>
          <w:tcPr>
            <w:tcW w:w="3528" w:type="dxa"/>
          </w:tcPr>
          <w:p w:rsidR="00630798" w:rsidRPr="00182502" w:rsidRDefault="00630798" w:rsidP="00BB0D05"/>
          <w:p w:rsidR="00630798" w:rsidRPr="00064802" w:rsidRDefault="00630798" w:rsidP="00BB0D05">
            <w:pPr>
              <w:rPr>
                <w:rFonts w:ascii="Arial" w:hAnsi="Arial" w:cs="Arial"/>
                <w:b/>
                <w:bCs/>
              </w:rPr>
            </w:pPr>
            <w:r w:rsidRPr="00064802">
              <w:rPr>
                <w:rFonts w:ascii="Arial" w:hAnsi="Arial" w:cs="Arial"/>
                <w:b/>
                <w:bCs/>
              </w:rPr>
              <w:t>Υπουργείο Υγείας</w:t>
            </w:r>
          </w:p>
          <w:p w:rsidR="00630798" w:rsidRDefault="00630798" w:rsidP="00BB0D05"/>
          <w:p w:rsidR="00630798" w:rsidRPr="00064802" w:rsidRDefault="00630798" w:rsidP="00BB0D05">
            <w:pPr>
              <w:rPr>
                <w:rFonts w:ascii="Arial" w:hAnsi="Arial" w:cs="Arial"/>
                <w:i/>
                <w:iCs/>
              </w:rPr>
            </w:pPr>
            <w:r w:rsidRPr="00064802">
              <w:rPr>
                <w:rFonts w:ascii="Arial" w:hAnsi="Arial" w:cs="Arial"/>
                <w:i/>
                <w:iCs/>
              </w:rPr>
              <w:t>Πρόσωπο αναφοράς:</w:t>
            </w:r>
          </w:p>
          <w:p w:rsidR="00630798" w:rsidRPr="00B44C49" w:rsidRDefault="00630798" w:rsidP="00BB0D05">
            <w:r w:rsidRPr="00064802">
              <w:rPr>
                <w:rFonts w:ascii="Arial" w:hAnsi="Arial" w:cs="Arial"/>
              </w:rPr>
              <w:t>Δρ. Άντρη Αριστοτέλους</w:t>
            </w:r>
          </w:p>
          <w:p w:rsidR="00630798" w:rsidRPr="00595B89" w:rsidRDefault="00630798" w:rsidP="00BB0D05">
            <w:r w:rsidRPr="00064802">
              <w:rPr>
                <w:rFonts w:ascii="Arial" w:hAnsi="Arial" w:cs="Arial"/>
              </w:rPr>
              <w:t>τηλ.22605323</w:t>
            </w:r>
          </w:p>
          <w:p w:rsidR="00630798" w:rsidRPr="00064802" w:rsidRDefault="00630798" w:rsidP="00BB0D05">
            <w:pPr>
              <w:rPr>
                <w:lang w:val="en-US"/>
              </w:rPr>
            </w:pPr>
          </w:p>
          <w:p w:rsidR="00630798" w:rsidRPr="00064802" w:rsidRDefault="00630798" w:rsidP="00BB0D05">
            <w:pPr>
              <w:rPr>
                <w:lang w:val="en-US"/>
              </w:rPr>
            </w:pPr>
          </w:p>
          <w:p w:rsidR="00630798" w:rsidRPr="00064802" w:rsidRDefault="00630798" w:rsidP="00BB0D05">
            <w:pPr>
              <w:rPr>
                <w:lang w:val="en-US"/>
              </w:rPr>
            </w:pPr>
          </w:p>
          <w:p w:rsidR="00630798" w:rsidRPr="00064802" w:rsidRDefault="00630798" w:rsidP="00BB0D05">
            <w:pPr>
              <w:rPr>
                <w:lang w:val="en-US"/>
              </w:rPr>
            </w:pPr>
          </w:p>
        </w:tc>
        <w:tc>
          <w:tcPr>
            <w:tcW w:w="5760" w:type="dxa"/>
          </w:tcPr>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b/>
                <w:bCs/>
              </w:rPr>
              <w:t>Πρόγραμμα Διακοπής του Καπνίσματος για ενήλικες</w:t>
            </w:r>
            <w:r w:rsidRPr="00064802">
              <w:rPr>
                <w:rFonts w:ascii="Arial" w:hAnsi="Arial" w:cs="Arial"/>
              </w:rPr>
              <w:t xml:space="preserve"> (εκπαιδευτικοί, γονείς). Το πρόγραμμα λειτουργεί σε κλινικές διακοπής του καπνίσματος, ένα απόγευμα την εβδομάδα, σε όλες τις πόλεις. Επισυνάπτονται σχετικά έντυπα (ΠΑΡΑΡΤΗΜΑ Δ1, Δ2)</w:t>
            </w:r>
          </w:p>
          <w:p w:rsidR="00630798" w:rsidRPr="00064802" w:rsidRDefault="00630798" w:rsidP="00064802">
            <w:pPr>
              <w:jc w:val="both"/>
              <w:rPr>
                <w:rFonts w:ascii="Arial" w:hAnsi="Arial" w:cs="Arial"/>
              </w:rPr>
            </w:pPr>
          </w:p>
          <w:p w:rsidR="00630798" w:rsidRPr="00064802" w:rsidRDefault="00630798" w:rsidP="00064802">
            <w:pPr>
              <w:jc w:val="both"/>
              <w:rPr>
                <w:rFonts w:ascii="Arial" w:hAnsi="Arial" w:cs="Arial"/>
              </w:rPr>
            </w:pPr>
            <w:r w:rsidRPr="00064802">
              <w:rPr>
                <w:rFonts w:ascii="Arial" w:hAnsi="Arial" w:cs="Arial"/>
                <w:b/>
                <w:bCs/>
              </w:rPr>
              <w:t>Ατομική συμβουλευτική σε μαθητές στους οποίους εντοπίζεται το πρόβλημα του καπνίσματος</w:t>
            </w:r>
            <w:r w:rsidRPr="00064802">
              <w:rPr>
                <w:rFonts w:ascii="Arial" w:hAnsi="Arial" w:cs="Arial"/>
              </w:rPr>
              <w:t xml:space="preserve"> (σε αυτή την περίπτωση πρέπει να υπάρχει επικοινωνία με τους λειτουργούς της σχολιατρικής υπηρεσίας του σχολείου).</w:t>
            </w:r>
          </w:p>
          <w:p w:rsidR="00630798" w:rsidRPr="00064802" w:rsidRDefault="00630798" w:rsidP="00064802">
            <w:pPr>
              <w:jc w:val="both"/>
              <w:rPr>
                <w:rFonts w:ascii="Arial" w:hAnsi="Arial" w:cs="Arial"/>
              </w:rPr>
            </w:pPr>
          </w:p>
        </w:tc>
      </w:tr>
    </w:tbl>
    <w:p w:rsidR="00630798" w:rsidRDefault="00630798"/>
    <w:sectPr w:rsidR="00630798" w:rsidSect="006F4A3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4C49"/>
    <w:rsid w:val="00064802"/>
    <w:rsid w:val="00182502"/>
    <w:rsid w:val="00342202"/>
    <w:rsid w:val="003D29D8"/>
    <w:rsid w:val="00457A30"/>
    <w:rsid w:val="004E1420"/>
    <w:rsid w:val="00587FD2"/>
    <w:rsid w:val="00595B89"/>
    <w:rsid w:val="00630798"/>
    <w:rsid w:val="006D285E"/>
    <w:rsid w:val="006F4A33"/>
    <w:rsid w:val="00820FA3"/>
    <w:rsid w:val="008A7810"/>
    <w:rsid w:val="008D3E7B"/>
    <w:rsid w:val="009779BC"/>
    <w:rsid w:val="009E3684"/>
    <w:rsid w:val="00AF0E80"/>
    <w:rsid w:val="00B44C49"/>
    <w:rsid w:val="00BB0D05"/>
    <w:rsid w:val="00C03F83"/>
    <w:rsid w:val="00D063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C49"/>
    <w:rPr>
      <w:rFonts w:ascii="Times New Roman" w:eastAsia="Times New Roman" w:hAnsi="Times New Roman"/>
      <w:sz w:val="24"/>
      <w:szCs w:val="24"/>
      <w:lang w:val="el-GR" w:eastAsia="el-G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44C49"/>
    <w:rPr>
      <w:rFonts w:ascii="Times New Roman" w:eastAsia="Times New Roman" w:hAnsi="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44C4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costas.christophi@cut.ac.cy" TargetMode="External"/><Relationship Id="rId4" Type="http://schemas.openxmlformats.org/officeDocument/2006/relationships/hyperlink" Target="http://www.preventionsection.org.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3</Pages>
  <Words>650</Words>
  <Characters>3707</Characters>
  <Application>Microsoft Office Outlook</Application>
  <DocSecurity>0</DocSecurity>
  <Lines>0</Lines>
  <Paragraphs>0</Paragraphs>
  <ScaleCrop>false</ScaleCrop>
  <Company>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 </cp:lastModifiedBy>
  <cp:revision>5</cp:revision>
  <dcterms:created xsi:type="dcterms:W3CDTF">2009-11-04T10:00:00Z</dcterms:created>
  <dcterms:modified xsi:type="dcterms:W3CDTF">2009-11-04T11:02:00Z</dcterms:modified>
</cp:coreProperties>
</file>